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06064A8A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5</w:t>
      </w:r>
    </w:p>
    <w:p w14:paraId="07833756" w14:textId="639789BB" w:rsidR="004B4FD0" w:rsidRDefault="00703102" w:rsidP="000E3CC9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Casa em enxaimel</w:t>
      </w:r>
    </w:p>
    <w:p w14:paraId="014AB1BD" w14:textId="77777777" w:rsidR="00604935" w:rsidRPr="00A57CDC" w:rsidRDefault="00604935" w:rsidP="00604935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29915589" w14:textId="77777777" w:rsidR="00604935" w:rsidRDefault="00604935" w:rsidP="0060493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a casa de em enxaimel de acordo com as instruções de construção.</w:t>
      </w:r>
    </w:p>
    <w:p w14:paraId="478B3340" w14:textId="77777777" w:rsidR="00604935" w:rsidRDefault="00604935" w:rsidP="0060493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drawing>
          <wp:inline distT="0" distB="0" distL="0" distR="0" wp14:anchorId="016EE6DA" wp14:editId="169AF3B8">
            <wp:extent cx="5760085" cy="4319905"/>
            <wp:effectExtent l="0" t="0" r="0" b="4445"/>
            <wp:docPr id="5" name="Grafik 5" descr="Ein Bild, das drinnen, Rennspo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drinnen, Rennsport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31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9F25B" w14:textId="77777777" w:rsidR="00604935" w:rsidRPr="00EA192A" w:rsidRDefault="00604935" w:rsidP="00604935">
      <w:pPr>
        <w:rPr>
          <w:rFonts w:ascii="Comic Sans MS" w:hAnsi="Comic Sans MS" w:cstheme="minorBidi"/>
        </w:rPr>
      </w:pPr>
    </w:p>
    <w:p w14:paraId="441375F5" w14:textId="77777777" w:rsidR="00604935" w:rsidRPr="00194F6E" w:rsidRDefault="00604935" w:rsidP="00604935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temática</w:t>
      </w:r>
    </w:p>
    <w:p w14:paraId="39A11D3C" w14:textId="77777777" w:rsidR="00604935" w:rsidRDefault="00604935" w:rsidP="0060493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Na prática, as treliças geralmente não aparecem bidimensionalmente, mas na forma de corpos espaciais.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bom ver na construção de saguões, onde até hoje casas em enxaimel podem ser vistas em sua forma pura.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Este modelo exemplifica como, por exemplo, a estrutura de suporte de um armazém pode ser construída.</w:t>
      </w:r>
      <w:r>
        <w:rPr>
          <w:rFonts w:ascii="Comic Sans MS" w:hAnsi="Comic Sans MS"/>
        </w:rPr>
        <w:t xml:space="preserve"> </w:t>
      </w:r>
    </w:p>
    <w:p w14:paraId="74EB497B" w14:textId="37501DE4" w:rsidR="00604935" w:rsidRDefault="00604935" w:rsidP="0060493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Use o método do triângulo para determinar com antecedência se este modelo está estaticamente determinado.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isso, considere as superfícies laterais individualmente como treliças planas.</w:t>
      </w:r>
    </w:p>
    <w:p w14:paraId="179774DE" w14:textId="77777777" w:rsidR="00604935" w:rsidRDefault="00604935" w:rsidP="00604935">
      <w:pPr>
        <w:rPr>
          <w:rFonts w:ascii="Comic Sans MS" w:hAnsi="Comic Sans MS" w:cstheme="minorBidi"/>
        </w:rPr>
      </w:pPr>
    </w:p>
    <w:p w14:paraId="478BC478" w14:textId="286B359A" w:rsidR="00604935" w:rsidRDefault="00604935" w:rsidP="00604935">
      <w:pPr>
        <w:pStyle w:val="Autor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Estimativa por método triangular</w:t>
      </w:r>
    </w:p>
    <w:p w14:paraId="3715E4D3" w14:textId="073259B6" w:rsidR="00604935" w:rsidRDefault="001363E3" w:rsidP="0060493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Frente/traseira:</w:t>
      </w:r>
    </w:p>
    <w:p w14:paraId="721552FC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371D79F8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00DCF2A5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4A8FD954" w14:textId="77777777" w:rsidR="001363E3" w:rsidRPr="00604935" w:rsidRDefault="001363E3" w:rsidP="00604935">
      <w:pPr>
        <w:rPr>
          <w:rFonts w:ascii="Comic Sans MS" w:hAnsi="Comic Sans MS"/>
        </w:rPr>
      </w:pPr>
    </w:p>
    <w:p w14:paraId="34CEFDDD" w14:textId="1F1A0977" w:rsidR="001363E3" w:rsidRDefault="001363E3" w:rsidP="001363E3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Área do teto direita/esquerda:</w:t>
      </w:r>
    </w:p>
    <w:p w14:paraId="03EDE985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59244BD0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607D42C0" w14:textId="002A077B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567430A9" w14:textId="77777777" w:rsidR="00104FBD" w:rsidRDefault="00104FBD" w:rsidP="00104FBD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676DB22D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</w:p>
    <w:p w14:paraId="228069B4" w14:textId="4FD23FC2" w:rsidR="00604935" w:rsidRDefault="001363E3" w:rsidP="001363E3">
      <w:pPr>
        <w:pStyle w:val="Beschriftung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Lateral direita/esquerda:</w:t>
      </w:r>
    </w:p>
    <w:p w14:paraId="6647D23D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6C595183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39990940" w14:textId="77777777" w:rsidR="001363E3" w:rsidRDefault="001363E3" w:rsidP="001363E3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427BB822" w14:textId="77777777" w:rsidR="00104FBD" w:rsidRDefault="00104FBD" w:rsidP="00104FBD">
      <w:pPr>
        <w:spacing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0EFE69AA" w14:textId="77777777" w:rsidR="001363E3" w:rsidRPr="00604935" w:rsidRDefault="001363E3" w:rsidP="00604935">
      <w:pPr>
        <w:rPr>
          <w:rFonts w:ascii="Comic Sans MS" w:hAnsi="Comic Sans MS"/>
        </w:rPr>
      </w:pPr>
    </w:p>
    <w:p w14:paraId="2F540CAF" w14:textId="55E56CCA" w:rsidR="00604935" w:rsidRDefault="00604935" w:rsidP="00604935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experimentais</w:t>
      </w:r>
    </w:p>
    <w:p w14:paraId="58CEFEA4" w14:textId="795FAE9F" w:rsidR="001363E3" w:rsidRDefault="001363E3" w:rsidP="001363E3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Agora remova a estrutura do telhado e aplique forças compressivas leves ao modelo manualmente e descreva qual é a sua impressão de estabilidade.</w:t>
      </w:r>
    </w:p>
    <w:p w14:paraId="51285155" w14:textId="77777777" w:rsidR="001363E3" w:rsidRDefault="001363E3" w:rsidP="001363E3">
      <w:pPr>
        <w:rPr>
          <w:rFonts w:ascii="Comic Sans MS" w:hAnsi="Comic Sans MS" w:cstheme="minorBidi"/>
        </w:rPr>
      </w:pPr>
    </w:p>
    <w:p w14:paraId="12C51B06" w14:textId="5C1E6FC4" w:rsidR="001363E3" w:rsidRDefault="001363E3" w:rsidP="001363E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C6D9726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34C3EDC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F143E4A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6A6517C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2D7CBCF" w14:textId="77777777" w:rsidR="001363E3" w:rsidRDefault="001363E3" w:rsidP="001363E3">
      <w:pPr>
        <w:ind w:left="567" w:hanging="567"/>
        <w:rPr>
          <w:rFonts w:ascii="Comic Sans MS" w:hAnsi="Comic Sans MS"/>
        </w:rPr>
      </w:pPr>
    </w:p>
    <w:p w14:paraId="4BE8EC94" w14:textId="77777777" w:rsidR="001363E3" w:rsidRDefault="001363E3" w:rsidP="001363E3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Remova um suporte transversal em cada um dos painéis laterais e pressione diagonalmente nos cantos dos quadros dos painéis laterais.</w:t>
      </w:r>
      <w:r>
        <w:rPr>
          <w:rFonts w:ascii="Comic Sans MS" w:hAnsi="Comic Sans MS"/>
        </w:rPr>
        <w:t xml:space="preserve"> </w:t>
      </w:r>
    </w:p>
    <w:p w14:paraId="6D3D558C" w14:textId="281F1803" w:rsidR="00604935" w:rsidRDefault="00604935" w:rsidP="001363E3">
      <w:pPr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O que você observa sobre a tentativa anterior nas superfícies laterais?</w:t>
      </w:r>
    </w:p>
    <w:p w14:paraId="0590C928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E81C578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3816070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55D8C58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0DDD5ED" w14:textId="77777777" w:rsidR="005400C6" w:rsidRDefault="005400C6" w:rsidP="005400C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CC0E669" w14:textId="77777777" w:rsidR="00604935" w:rsidRPr="00604935" w:rsidRDefault="00604935" w:rsidP="00604935">
      <w:pPr>
        <w:rPr>
          <w:rFonts w:ascii="Comic Sans MS" w:hAnsi="Comic Sans MS"/>
        </w:rPr>
      </w:pPr>
    </w:p>
    <w:sectPr w:rsidR="00604935" w:rsidRPr="00604935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0A358" w14:textId="77777777" w:rsidR="00C00030" w:rsidRDefault="00C00030">
      <w:r>
        <w:separator/>
      </w:r>
    </w:p>
  </w:endnote>
  <w:endnote w:type="continuationSeparator" w:id="0">
    <w:p w14:paraId="31C52224" w14:textId="77777777" w:rsidR="00C00030" w:rsidRDefault="00C0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5A2E4" w14:textId="77777777" w:rsidR="00C00030" w:rsidRDefault="00C00030">
      <w:r>
        <w:separator/>
      </w:r>
    </w:p>
  </w:footnote>
  <w:footnote w:type="continuationSeparator" w:id="0">
    <w:p w14:paraId="0F304A82" w14:textId="77777777" w:rsidR="00C00030" w:rsidRDefault="00C00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STEM Estática Avançado </w:t>
    </w:r>
    <w:bookmarkEnd w:id="0"/>
    <w:r>
      <w:t xml:space="preserve">– </w:t>
    </w:r>
    <w:bookmarkEnd w:id="1"/>
    <w:r>
      <w:t xml:space="preserve">Nível Secundário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1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0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29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0DE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68C3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4FBD"/>
    <w:rsid w:val="001064D3"/>
    <w:rsid w:val="00111235"/>
    <w:rsid w:val="00115F2E"/>
    <w:rsid w:val="0012561E"/>
    <w:rsid w:val="001278F5"/>
    <w:rsid w:val="001363E3"/>
    <w:rsid w:val="00136823"/>
    <w:rsid w:val="001418C5"/>
    <w:rsid w:val="0014583C"/>
    <w:rsid w:val="00150FB2"/>
    <w:rsid w:val="00151176"/>
    <w:rsid w:val="001535D9"/>
    <w:rsid w:val="00160670"/>
    <w:rsid w:val="00162ED1"/>
    <w:rsid w:val="00163927"/>
    <w:rsid w:val="00165F39"/>
    <w:rsid w:val="0017296D"/>
    <w:rsid w:val="00190988"/>
    <w:rsid w:val="0019251C"/>
    <w:rsid w:val="00194847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6F1C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D4E41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17AA7"/>
    <w:rsid w:val="003201A6"/>
    <w:rsid w:val="00321E4D"/>
    <w:rsid w:val="00323B3E"/>
    <w:rsid w:val="00323C22"/>
    <w:rsid w:val="00323D2C"/>
    <w:rsid w:val="00341FA6"/>
    <w:rsid w:val="00342916"/>
    <w:rsid w:val="003433E8"/>
    <w:rsid w:val="0035076B"/>
    <w:rsid w:val="003516C2"/>
    <w:rsid w:val="0035785D"/>
    <w:rsid w:val="003612D5"/>
    <w:rsid w:val="003631EE"/>
    <w:rsid w:val="0036332F"/>
    <w:rsid w:val="00363EE2"/>
    <w:rsid w:val="00366365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46C1"/>
    <w:rsid w:val="00435EA1"/>
    <w:rsid w:val="004377CB"/>
    <w:rsid w:val="00443C56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00C6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9675E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935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B63AD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10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6B7"/>
    <w:rsid w:val="00737E99"/>
    <w:rsid w:val="00740F26"/>
    <w:rsid w:val="007460A1"/>
    <w:rsid w:val="00746124"/>
    <w:rsid w:val="00747754"/>
    <w:rsid w:val="007539BF"/>
    <w:rsid w:val="00754F00"/>
    <w:rsid w:val="007568CA"/>
    <w:rsid w:val="00756F14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0395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4902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338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19B4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5BAB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5487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2B53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0482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1D7A"/>
    <w:rsid w:val="00BE6B61"/>
    <w:rsid w:val="00BF1A7D"/>
    <w:rsid w:val="00BF56BF"/>
    <w:rsid w:val="00BF665D"/>
    <w:rsid w:val="00BF6743"/>
    <w:rsid w:val="00C00030"/>
    <w:rsid w:val="00C0157E"/>
    <w:rsid w:val="00C03CEB"/>
    <w:rsid w:val="00C112FA"/>
    <w:rsid w:val="00C11663"/>
    <w:rsid w:val="00C152B6"/>
    <w:rsid w:val="00C17812"/>
    <w:rsid w:val="00C17CA0"/>
    <w:rsid w:val="00C26F21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15F0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4F2B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24894"/>
    <w:rsid w:val="00D462A8"/>
    <w:rsid w:val="00D511D3"/>
    <w:rsid w:val="00D51873"/>
    <w:rsid w:val="00D603E0"/>
    <w:rsid w:val="00D6676D"/>
    <w:rsid w:val="00D767C6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C12BD"/>
    <w:rsid w:val="00DD3EDD"/>
    <w:rsid w:val="00DD537C"/>
    <w:rsid w:val="00DE2CE3"/>
    <w:rsid w:val="00DE6379"/>
    <w:rsid w:val="00DE69CA"/>
    <w:rsid w:val="00DF11EF"/>
    <w:rsid w:val="00DF3E6E"/>
    <w:rsid w:val="00DF6FDB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7A55"/>
    <w:rsid w:val="00E43C39"/>
    <w:rsid w:val="00E50910"/>
    <w:rsid w:val="00E536A3"/>
    <w:rsid w:val="00E5587F"/>
    <w:rsid w:val="00E56803"/>
    <w:rsid w:val="00E65490"/>
    <w:rsid w:val="00E71D98"/>
    <w:rsid w:val="00E72F37"/>
    <w:rsid w:val="00E7622D"/>
    <w:rsid w:val="00E81DF1"/>
    <w:rsid w:val="00E8260F"/>
    <w:rsid w:val="00E82918"/>
    <w:rsid w:val="00E8709C"/>
    <w:rsid w:val="00E96558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customStyle="1" w:styleId="berschrift2Zchn">
    <w:name w:val="Überschrift 2 Zchn"/>
    <w:basedOn w:val="Absatz-Standardschriftart"/>
    <w:link w:val="berschrift2"/>
    <w:rsid w:val="00A55BAB"/>
    <w:rPr>
      <w:rFonts w:ascii="Arial" w:hAnsi="Arial"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185D05-B2E6-45A5-8F1F-52742E3B7EE8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173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2248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3</cp:revision>
  <cp:lastPrinted>2021-08-19T17:10:00Z</cp:lastPrinted>
  <dcterms:created xsi:type="dcterms:W3CDTF">2022-07-12T14:27:00Z</dcterms:created>
  <dcterms:modified xsi:type="dcterms:W3CDTF">2022-07-12T14:32:00Z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